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777B72">
        <w:rPr>
          <w:bCs/>
          <w:noProof w:val="0"/>
          <w:sz w:val="24"/>
          <w:lang w:val="en-GB"/>
        </w:rPr>
        <w:t>102</w:t>
      </w:r>
      <w:r w:rsidR="005832F8">
        <w:rPr>
          <w:rFonts w:eastAsia="맑은 고딕"/>
          <w:bCs/>
          <w:noProof w:val="0"/>
          <w:sz w:val="24"/>
          <w:lang w:val="en-GB" w:eastAsia="ko-KR"/>
        </w:rPr>
        <w:tab/>
        <w:t>R3-186600</w:t>
      </w:r>
    </w:p>
    <w:p w:rsidR="00AF1A57" w:rsidRPr="00076C1C" w:rsidRDefault="00777B72" w:rsidP="00AF1A57">
      <w:pPr>
        <w:pStyle w:val="a5"/>
        <w:tabs>
          <w:tab w:val="right" w:pos="9639"/>
        </w:tabs>
        <w:rPr>
          <w:bCs/>
          <w:noProof w:val="0"/>
          <w:sz w:val="24"/>
          <w:lang w:val="en-GB"/>
        </w:rPr>
      </w:pPr>
      <w:r>
        <w:rPr>
          <w:rFonts w:eastAsia="바탕" w:cs="Arial"/>
          <w:color w:val="000000"/>
          <w:sz w:val="24"/>
          <w:szCs w:val="24"/>
          <w:lang w:eastAsia="ko-KR"/>
        </w:rPr>
        <w:t>Spokane</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USA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Nov</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Pr>
          <w:rFonts w:eastAsia="바탕" w:cs="Arial"/>
          <w:color w:val="000000"/>
          <w:sz w:val="24"/>
          <w:szCs w:val="24"/>
          <w:lang w:eastAsia="ja-JP"/>
        </w:rPr>
        <w:t>12</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sidR="00695FA3">
        <w:rPr>
          <w:rFonts w:eastAsia="바탕" w:cs="Arial"/>
          <w:color w:val="000000"/>
          <w:sz w:val="24"/>
          <w:szCs w:val="24"/>
          <w:lang w:eastAsia="ja-JP"/>
        </w:rPr>
        <w:t>1</w:t>
      </w:r>
      <w:r>
        <w:rPr>
          <w:rFonts w:eastAsia="바탕" w:cs="Arial"/>
          <w:color w:val="000000"/>
          <w:sz w:val="24"/>
          <w:szCs w:val="24"/>
          <w:lang w:eastAsia="ja-JP"/>
        </w:rPr>
        <w:t>6</w:t>
      </w:r>
      <w:r w:rsidR="00AF1A57" w:rsidRPr="00202DCA">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8A363F">
        <w:rPr>
          <w:rFonts w:eastAsia="맑은 고딕" w:cs="Arial"/>
          <w:b/>
          <w:bCs/>
          <w:sz w:val="24"/>
          <w:lang w:eastAsia="ko-KR"/>
        </w:rPr>
        <w:t>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330E1">
        <w:rPr>
          <w:rFonts w:ascii="Arial" w:hAnsi="Arial" w:cs="Arial"/>
          <w:b/>
          <w:bCs/>
          <w:sz w:val="24"/>
        </w:rPr>
        <w:t>Consideration</w:t>
      </w:r>
      <w:r w:rsidR="008A363F" w:rsidRPr="008A363F">
        <w:rPr>
          <w:rFonts w:ascii="Arial" w:hAnsi="Arial" w:cs="Arial"/>
          <w:b/>
          <w:bCs/>
          <w:sz w:val="24"/>
        </w:rPr>
        <w:t xml:space="preserve"> on MBMS</w:t>
      </w:r>
      <w:r w:rsidR="00F629C0">
        <w:rPr>
          <w:rFonts w:ascii="Arial" w:hAnsi="Arial" w:cs="Arial"/>
          <w:b/>
          <w:bCs/>
          <w:sz w:val="24"/>
        </w:rPr>
        <w:t xml:space="preserve"> Service</w:t>
      </w:r>
      <w:r w:rsidR="00F86618">
        <w:rPr>
          <w:rFonts w:ascii="Arial" w:hAnsi="Arial" w:cs="Arial"/>
          <w:b/>
          <w:bCs/>
          <w:sz w:val="24"/>
        </w:rPr>
        <w:t xml:space="preserve"> for</w:t>
      </w:r>
      <w:r w:rsidR="008A363F" w:rsidRPr="008A363F">
        <w:rPr>
          <w:rFonts w:ascii="Arial" w:hAnsi="Arial" w:cs="Arial"/>
          <w:b/>
          <w:bCs/>
          <w:sz w:val="24"/>
        </w:rPr>
        <w:t xml:space="preserve"> V2X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F54BE3" w:rsidP="00571757">
      <w:pPr>
        <w:jc w:val="both"/>
        <w:rPr>
          <w:rFonts w:eastAsia="맑은 고딕"/>
          <w:lang w:val="en-GB" w:eastAsia="ko-KR"/>
        </w:rPr>
      </w:pPr>
      <w:r>
        <w:t>A new Study Item on NR V2X was approved in RAN #80 and updated in RAN #81 [1]</w:t>
      </w:r>
      <w:r w:rsidR="00204288">
        <w:t>,</w:t>
      </w:r>
      <w:r>
        <w:t xml:space="preserve"> and the corresponding time budget was allocated for this Study Item with completion date of March 2019 [2].</w:t>
      </w:r>
      <w:r w:rsidR="0097195C">
        <w:t xml:space="preserve"> </w:t>
      </w:r>
      <w:r w:rsidR="0097195C">
        <w:rPr>
          <w:rFonts w:eastAsia="맑은 고딕"/>
          <w:lang w:val="en-GB" w:eastAsia="ko-KR"/>
        </w:rPr>
        <w:t>T</w:t>
      </w:r>
      <w:r w:rsidR="008D532A">
        <w:rPr>
          <w:rFonts w:eastAsia="맑은 고딕"/>
          <w:lang w:val="en-GB" w:eastAsia="ko-KR"/>
        </w:rPr>
        <w:t xml:space="preserve">his paper is to investigate </w:t>
      </w:r>
      <w:r w:rsidR="0097195C">
        <w:rPr>
          <w:rFonts w:eastAsia="맑은 고딕"/>
          <w:lang w:val="en-GB" w:eastAsia="ko-KR"/>
        </w:rPr>
        <w:t>on how to support the MBMS service to UE for NR V2X</w:t>
      </w:r>
      <w:r w:rsidR="008D532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A363F" w:rsidRPr="00340185" w:rsidRDefault="008A363F" w:rsidP="008A363F">
      <w:pPr>
        <w:jc w:val="both"/>
      </w:pPr>
      <w:r w:rsidRPr="00340185">
        <w:t>In REL-14 study on LTE V2X, it has been identified that small area broadcast is much beneficial than large area broadcast and unicast transmissions.</w:t>
      </w:r>
      <w:r>
        <w:t xml:space="preserve"> </w:t>
      </w:r>
      <w:r w:rsidRPr="00340185">
        <w:t>Large area broadcast requires high resource capacity to broadcast V2X messages in a range of several hundreds of meters from a source UE</w:t>
      </w:r>
      <w:r>
        <w:t xml:space="preserve">. </w:t>
      </w:r>
      <w:r w:rsidRPr="00340185">
        <w:t>Many small clusters of MBSFN areas should be configured to provide V2V service over MBMS</w:t>
      </w:r>
    </w:p>
    <w:p w:rsidR="008A363F" w:rsidRDefault="008A363F" w:rsidP="008A363F">
      <w:pPr>
        <w:jc w:val="both"/>
      </w:pPr>
      <w:r>
        <w:t xml:space="preserve">Thus, </w:t>
      </w:r>
      <w:r>
        <w:rPr>
          <w:rFonts w:hint="eastAsia"/>
        </w:rPr>
        <w:t xml:space="preserve">LTE support SC-PTM </w:t>
      </w:r>
      <w:r>
        <w:t>as well as</w:t>
      </w:r>
      <w:r w:rsidRPr="00011FAE">
        <w:t xml:space="preserve"> MBSFN transmission</w:t>
      </w:r>
      <w:r>
        <w:t xml:space="preserve"> for broadcasting V2X messages. </w:t>
      </w:r>
      <w:r w:rsidRPr="00011FAE">
        <w:t>In order to reduce SC-PTM/MBSFN latency, shorter (SC-)MCCH repetition period for SC-PTM/MBSFN, modification period for SC-PTM/MBSFN and MCH scheduling period for MBSFN are supported.</w:t>
      </w:r>
    </w:p>
    <w:p w:rsidR="008A363F" w:rsidRDefault="008A363F" w:rsidP="008A363F">
      <w:pPr>
        <w:jc w:val="both"/>
      </w:pPr>
      <w:r>
        <w:t xml:space="preserve">LTE </w:t>
      </w:r>
      <w:r>
        <w:rPr>
          <w:rFonts w:hint="eastAsia"/>
        </w:rPr>
        <w:t xml:space="preserve">SC-PTM </w:t>
      </w:r>
      <w:r>
        <w:t>and</w:t>
      </w:r>
      <w:r w:rsidRPr="00011FAE">
        <w:t xml:space="preserve"> MBSFN transmission</w:t>
      </w:r>
      <w:r>
        <w:t xml:space="preserve"> are based on EPC MBMS architecture consisting of BM-SC, MBMS Gateway and MCE node. Unfortunately, MBMS is not supported in 5G Core Network, yet.</w:t>
      </w:r>
    </w:p>
    <w:p w:rsidR="008A363F" w:rsidRDefault="008A363F" w:rsidP="008A363F">
      <w:pPr>
        <w:jc w:val="both"/>
        <w:rPr>
          <w:rFonts w:eastAsia="맑은 고딕"/>
          <w:b/>
          <w:lang w:eastAsia="ko-KR"/>
        </w:rPr>
      </w:pPr>
      <w:r w:rsidRPr="008A363F">
        <w:rPr>
          <w:rFonts w:eastAsia="맑은 고딕"/>
          <w:b/>
          <w:lang w:eastAsia="ko-KR"/>
        </w:rPr>
        <w:t>Observation 1: MBMS is not supported in 5G Core Network, yet.</w:t>
      </w:r>
    </w:p>
    <w:p w:rsidR="008A363F" w:rsidRPr="008A363F" w:rsidRDefault="008A363F" w:rsidP="008A363F">
      <w:pPr>
        <w:jc w:val="both"/>
        <w:rPr>
          <w:rFonts w:eastAsia="맑은 고딕"/>
          <w:b/>
          <w:lang w:eastAsia="ko-KR"/>
        </w:rPr>
      </w:pPr>
    </w:p>
    <w:p w:rsidR="008A363F" w:rsidRDefault="008A363F" w:rsidP="008A363F">
      <w:pPr>
        <w:rPr>
          <w:lang w:eastAsia="ko-KR"/>
        </w:rPr>
      </w:pPr>
      <w:r>
        <w:rPr>
          <w:lang w:eastAsia="ko-KR"/>
        </w:rPr>
        <w:t>Nevertheless, if NR Uu should transmit massive amount of V2X traffic in downlink to UEs, it will be beneficial to broadcast V2X traffic to multiple UEs with the same resource, rather than to transmit V2X traffic to each UE with UE dedicated resources.</w:t>
      </w:r>
    </w:p>
    <w:p w:rsidR="008A363F" w:rsidRDefault="008A363F" w:rsidP="008A363F">
      <w:pPr>
        <w:rPr>
          <w:lang w:eastAsia="ko-KR"/>
        </w:rPr>
      </w:pPr>
      <w:r>
        <w:rPr>
          <w:lang w:eastAsia="ko-KR"/>
        </w:rPr>
        <w:t>Assuming that MBMS is not supported in 5G Core Network, there would be two ways to provide V2X MBMS services to UE served by NR:</w:t>
      </w:r>
    </w:p>
    <w:p w:rsidR="008A363F" w:rsidRDefault="008A363F" w:rsidP="008A363F">
      <w:pPr>
        <w:numPr>
          <w:ilvl w:val="0"/>
          <w:numId w:val="48"/>
        </w:numPr>
        <w:overflowPunct/>
        <w:autoSpaceDE/>
        <w:autoSpaceDN/>
        <w:adjustRightInd/>
        <w:ind w:left="567" w:hanging="167"/>
        <w:textAlignment w:val="auto"/>
        <w:rPr>
          <w:lang w:eastAsia="ko-KR"/>
        </w:rPr>
      </w:pPr>
      <w:r>
        <w:t>Option 1: As captured in 36.300, r</w:t>
      </w:r>
      <w:r w:rsidRPr="00011FAE">
        <w:t>eception of downlink broadcast of V2X messages in different carriers/PLMNs can be supported by having multiple receiver chains in the UE</w:t>
      </w:r>
      <w:r>
        <w:t xml:space="preserve">. Thus, if LTE coverage is overlapped with NR coverage on different frequencies, UE served by NR could receive LTE SC-PTM or MBSFN transmission carrying V2X services depending on UE capability. It may be beneficial for gNB to provide LTE MBMS SIB to help UE to receive MBMS transmission on LTE carriers. </w:t>
      </w:r>
    </w:p>
    <w:p w:rsidR="008A363F" w:rsidRPr="00340185" w:rsidRDefault="008A363F" w:rsidP="008A363F">
      <w:pPr>
        <w:numPr>
          <w:ilvl w:val="0"/>
          <w:numId w:val="48"/>
        </w:numPr>
        <w:overflowPunct/>
        <w:autoSpaceDE/>
        <w:autoSpaceDN/>
        <w:adjustRightInd/>
        <w:ind w:left="567" w:hanging="167"/>
        <w:textAlignment w:val="auto"/>
        <w:rPr>
          <w:lang w:eastAsia="ko-KR"/>
        </w:rPr>
      </w:pPr>
      <w:r w:rsidRPr="00340185">
        <w:rPr>
          <w:rFonts w:hint="eastAsia"/>
          <w:lang w:eastAsia="ko-KR"/>
        </w:rPr>
        <w:t xml:space="preserve">Option 2: </w:t>
      </w:r>
      <w:r w:rsidRPr="00340185">
        <w:rPr>
          <w:lang w:eastAsia="ko-KR"/>
        </w:rPr>
        <w:t xml:space="preserve">EN-DC architecture can be reused to support single cell broadcast from a NR cell. If SgNB is connected to MeNB/EPC in EN-DC and EPC supports MBMS, MeNB can join IP multicast for MBMS service and forwards MBMS traffic to SgNB. </w:t>
      </w:r>
      <w:r>
        <w:rPr>
          <w:lang w:eastAsia="ko-KR"/>
        </w:rPr>
        <w:t xml:space="preserve">Then, </w:t>
      </w:r>
      <w:r w:rsidRPr="00340185">
        <w:rPr>
          <w:lang w:eastAsia="ko-KR"/>
        </w:rPr>
        <w:t>SgNB can broadcast MBMS services via DL SCH.</w:t>
      </w:r>
      <w:r>
        <w:rPr>
          <w:lang w:eastAsia="ko-KR"/>
        </w:rPr>
        <w:t xml:space="preserve"> In this option, basic broadcast mechanism could be supported via NR radio interface.</w:t>
      </w:r>
    </w:p>
    <w:p w:rsidR="008A363F" w:rsidRDefault="008A363F" w:rsidP="008A363F">
      <w:pPr>
        <w:rPr>
          <w:b/>
        </w:rPr>
      </w:pPr>
      <w:r w:rsidRPr="00062C8C">
        <w:rPr>
          <w:rFonts w:hint="eastAsia"/>
          <w:b/>
          <w:lang w:eastAsia="ko-KR"/>
        </w:rPr>
        <w:t xml:space="preserve">Observation 2: </w:t>
      </w:r>
      <w:r w:rsidRPr="00062C8C">
        <w:rPr>
          <w:b/>
        </w:rPr>
        <w:t>If LTE coverage is overlapped with NR coverage on different frequencies, UE served by NR could receive LTE SC-PTM or MBSFN transmission carrying V2X services depending on UE capability. It may be beneficial for gNB to provide LTE MBMS SIB to help UE</w:t>
      </w:r>
      <w:r>
        <w:rPr>
          <w:b/>
        </w:rPr>
        <w:t xml:space="preserve"> served by NR</w:t>
      </w:r>
      <w:r w:rsidRPr="00062C8C">
        <w:rPr>
          <w:b/>
        </w:rPr>
        <w:t xml:space="preserve"> to receive MBMS transmission on LTE carriers.</w:t>
      </w:r>
    </w:p>
    <w:p w:rsidR="008A363F" w:rsidRPr="000846C4" w:rsidRDefault="008A363F" w:rsidP="008A363F">
      <w:pPr>
        <w:rPr>
          <w:b/>
          <w:lang w:eastAsia="ko-KR"/>
        </w:rPr>
      </w:pPr>
      <w:r w:rsidRPr="000846C4">
        <w:rPr>
          <w:b/>
          <w:lang w:eastAsia="ko-KR"/>
        </w:rPr>
        <w:t xml:space="preserve">Observation 3: If SgNB is connected to MeNB/EPC in EN-DC and EPC supports MBMS, MeNB can join IP multicast for MBMS service and forwards MBMS traffic to SgNB. Then, SgNB can broadcast </w:t>
      </w:r>
      <w:r>
        <w:rPr>
          <w:b/>
          <w:lang w:eastAsia="ko-KR"/>
        </w:rPr>
        <w:t xml:space="preserve">forwarded </w:t>
      </w:r>
      <w:r w:rsidRPr="000846C4">
        <w:rPr>
          <w:b/>
          <w:lang w:eastAsia="ko-KR"/>
        </w:rPr>
        <w:t xml:space="preserve">MBMS services </w:t>
      </w:r>
      <w:r>
        <w:rPr>
          <w:b/>
          <w:lang w:eastAsia="ko-KR"/>
        </w:rPr>
        <w:t xml:space="preserve">to UEs </w:t>
      </w:r>
      <w:r w:rsidRPr="000846C4">
        <w:rPr>
          <w:b/>
          <w:lang w:eastAsia="ko-KR"/>
        </w:rPr>
        <w:t>via DL SCH.</w:t>
      </w:r>
      <w:r w:rsidR="009243D6">
        <w:rPr>
          <w:b/>
          <w:lang w:eastAsia="ko-KR"/>
        </w:rPr>
        <w:t xml:space="preserve"> </w:t>
      </w:r>
    </w:p>
    <w:p w:rsidR="008A363F" w:rsidRPr="008A6733" w:rsidRDefault="008A6733" w:rsidP="008A363F">
      <w:pPr>
        <w:jc w:val="both"/>
        <w:rPr>
          <w:rFonts w:eastAsiaTheme="minorEastAsia" w:hint="eastAsia"/>
          <w:lang w:eastAsia="ko-KR"/>
        </w:rPr>
      </w:pPr>
      <w:r w:rsidRPr="008A6733">
        <w:rPr>
          <w:rFonts w:eastAsiaTheme="minorEastAsia" w:hint="eastAsia"/>
          <w:lang w:eastAsia="ko-KR"/>
        </w:rPr>
        <w:lastRenderedPageBreak/>
        <w:t xml:space="preserve">However, </w:t>
      </w:r>
      <w:r w:rsidRPr="008A6733">
        <w:rPr>
          <w:rFonts w:eastAsiaTheme="minorEastAsia"/>
          <w:lang w:eastAsia="ko-KR"/>
        </w:rPr>
        <w:t>considering</w:t>
      </w:r>
      <w:r w:rsidRPr="008A6733">
        <w:rPr>
          <w:rFonts w:eastAsiaTheme="minorEastAsia" w:hint="eastAsia"/>
          <w:lang w:eastAsia="ko-KR"/>
        </w:rPr>
        <w:t xml:space="preserve"> </w:t>
      </w:r>
      <w:r>
        <w:rPr>
          <w:rFonts w:eastAsiaTheme="minorEastAsia"/>
          <w:lang w:eastAsia="ko-KR"/>
        </w:rPr>
        <w:t xml:space="preserve">the limited time for Rel-16 study on NR V2X, </w:t>
      </w:r>
      <w:r w:rsidR="009243D6">
        <w:rPr>
          <w:rFonts w:eastAsiaTheme="minorEastAsia"/>
          <w:lang w:eastAsia="ko-KR"/>
        </w:rPr>
        <w:t>it is suggested to go for option 1 for support of MBMS service</w:t>
      </w:r>
      <w:r w:rsidR="002D2A9E">
        <w:rPr>
          <w:rFonts w:eastAsiaTheme="minorEastAsia"/>
          <w:lang w:eastAsia="ko-KR"/>
        </w:rPr>
        <w:t xml:space="preserve"> in Rel-16</w:t>
      </w:r>
      <w:r w:rsidR="009243D6">
        <w:rPr>
          <w:rFonts w:eastAsiaTheme="minorEastAsia"/>
          <w:lang w:eastAsia="ko-KR"/>
        </w:rPr>
        <w:t xml:space="preserve">. </w:t>
      </w:r>
    </w:p>
    <w:p w:rsidR="008F73C6" w:rsidRDefault="008A363F" w:rsidP="008A363F">
      <w:pPr>
        <w:jc w:val="both"/>
        <w:rPr>
          <w:rFonts w:eastAsia="맑은 고딕"/>
          <w:b/>
          <w:lang w:eastAsia="ko-KR"/>
        </w:rPr>
      </w:pPr>
      <w:r w:rsidRPr="00567682">
        <w:rPr>
          <w:b/>
          <w:lang w:eastAsia="ko-KR"/>
        </w:rPr>
        <w:t xml:space="preserve">Proposal: </w:t>
      </w:r>
      <w:r w:rsidR="009243D6">
        <w:rPr>
          <w:b/>
          <w:lang w:eastAsia="ko-KR"/>
        </w:rPr>
        <w:t>I</w:t>
      </w:r>
      <w:r w:rsidR="009243D6" w:rsidRPr="009243D6">
        <w:rPr>
          <w:b/>
          <w:lang w:eastAsia="ko-KR"/>
        </w:rPr>
        <w:t>t is suggested to go for optio</w:t>
      </w:r>
      <w:r w:rsidR="009243D6">
        <w:rPr>
          <w:b/>
          <w:lang w:eastAsia="ko-KR"/>
        </w:rPr>
        <w:t>n 1 for support of MBMS service</w:t>
      </w:r>
      <w:r w:rsidR="002D2A9E">
        <w:rPr>
          <w:b/>
          <w:lang w:eastAsia="ko-KR"/>
        </w:rPr>
        <w:t xml:space="preserve"> in Rel-16</w:t>
      </w:r>
      <w:r w:rsidRPr="00567682">
        <w:rPr>
          <w:b/>
          <w:lang w:eastAsia="ko-KR"/>
        </w:rPr>
        <w:t>.</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757B0">
        <w:rPr>
          <w:rFonts w:eastAsia="맑은 고딕"/>
          <w:lang w:val="en-GB" w:eastAsia="ko-KR"/>
        </w:rPr>
        <w:t>we investigated on how to support the MBMS service to UE for NR V2X.</w:t>
      </w:r>
      <w:r w:rsidRPr="009C1FB2">
        <w:rPr>
          <w:rFonts w:eastAsia="맑은 고딕" w:hint="eastAsia"/>
          <w:lang w:eastAsia="ko-KR"/>
        </w:rPr>
        <w:t xml:space="preserve">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F757B0">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2D2A9E" w:rsidRDefault="002D2A9E" w:rsidP="002D2A9E">
      <w:pPr>
        <w:jc w:val="both"/>
        <w:rPr>
          <w:rFonts w:eastAsia="맑은 고딕"/>
          <w:b/>
          <w:lang w:eastAsia="ko-KR"/>
        </w:rPr>
      </w:pPr>
      <w:r w:rsidRPr="00567682">
        <w:rPr>
          <w:b/>
          <w:lang w:eastAsia="ko-KR"/>
        </w:rPr>
        <w:t xml:space="preserve">Proposal: </w:t>
      </w:r>
      <w:r>
        <w:rPr>
          <w:b/>
          <w:lang w:eastAsia="ko-KR"/>
        </w:rPr>
        <w:t>I</w:t>
      </w:r>
      <w:r w:rsidRPr="009243D6">
        <w:rPr>
          <w:b/>
          <w:lang w:eastAsia="ko-KR"/>
        </w:rPr>
        <w:t>t is suggested to go for optio</w:t>
      </w:r>
      <w:r>
        <w:rPr>
          <w:b/>
          <w:lang w:eastAsia="ko-KR"/>
        </w:rPr>
        <w:t>n 1 for support of MBMS service in Rel-16</w:t>
      </w:r>
      <w:r w:rsidRPr="00567682">
        <w:rPr>
          <w:b/>
          <w:lang w:eastAsia="ko-KR"/>
        </w:rPr>
        <w:t>.</w:t>
      </w:r>
    </w:p>
    <w:p w:rsidR="005D1B82" w:rsidRPr="00334571" w:rsidRDefault="00F166D7" w:rsidP="00DE0093">
      <w:pPr>
        <w:jc w:val="both"/>
        <w:rPr>
          <w:rFonts w:eastAsia="맑은 고딕"/>
          <w:b/>
          <w:lang w:eastAsia="ko-KR"/>
        </w:rPr>
      </w:pPr>
      <w:r>
        <w:rPr>
          <w:rFonts w:eastAsia="맑은 고딕" w:hint="eastAsia"/>
          <w:b/>
          <w:lang w:eastAsia="ko-KR"/>
        </w:rPr>
        <w:t xml:space="preserve"> </w:t>
      </w: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F54BE3" w:rsidP="00F54BE3">
      <w:pPr>
        <w:numPr>
          <w:ilvl w:val="0"/>
          <w:numId w:val="1"/>
        </w:numPr>
      </w:pPr>
      <w:r>
        <w:t>RP-182040, “</w:t>
      </w:r>
      <w:r w:rsidRPr="00B61EEE">
        <w:t>RAN3 current time budget planning</w:t>
      </w:r>
      <w:r>
        <w:t>”, RAN3 Chairman</w:t>
      </w:r>
    </w:p>
    <w:p w:rsidR="008C5E21" w:rsidRPr="00013C25" w:rsidRDefault="008C5E21" w:rsidP="008C5E21">
      <w:pPr>
        <w:pStyle w:val="af5"/>
        <w:numPr>
          <w:ilvl w:val="0"/>
          <w:numId w:val="1"/>
        </w:numPr>
      </w:pPr>
      <w:r w:rsidRPr="008C5E21">
        <w:rPr>
          <w:rFonts w:eastAsia="맑은 고딕" w:hint="eastAsia"/>
          <w:iCs/>
          <w:lang w:eastAsia="ko-KR"/>
        </w:rPr>
        <w:t xml:space="preserve">3GPP TR </w:t>
      </w:r>
      <w:r w:rsidRPr="008C5E21">
        <w:rPr>
          <w:rFonts w:eastAsia="맑은 고딕"/>
          <w:iCs/>
          <w:lang w:eastAsia="ko-KR"/>
        </w:rPr>
        <w:t xml:space="preserve">23.786 V0.8.0: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sectPr w:rsidR="008C5E21"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DD7" w:rsidRDefault="00D23DD7">
      <w:r>
        <w:separator/>
      </w:r>
    </w:p>
  </w:endnote>
  <w:endnote w:type="continuationSeparator" w:id="0">
    <w:p w:rsidR="00D23DD7" w:rsidRDefault="00D2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DD7" w:rsidRDefault="00D23DD7">
      <w:r>
        <w:separator/>
      </w:r>
    </w:p>
  </w:footnote>
  <w:footnote w:type="continuationSeparator" w:id="0">
    <w:p w:rsidR="00D23DD7" w:rsidRDefault="00D23D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103438"/>
    <w:multiLevelType w:val="hybridMultilevel"/>
    <w:tmpl w:val="2A0462F8"/>
    <w:lvl w:ilvl="0" w:tplc="273218AE">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0">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7">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5"/>
  </w:num>
  <w:num w:numId="6">
    <w:abstractNumId w:val="14"/>
  </w:num>
  <w:num w:numId="7">
    <w:abstractNumId w:val="26"/>
  </w:num>
  <w:num w:numId="8">
    <w:abstractNumId w:val="43"/>
  </w:num>
  <w:num w:numId="9">
    <w:abstractNumId w:val="44"/>
  </w:num>
  <w:num w:numId="10">
    <w:abstractNumId w:val="37"/>
  </w:num>
  <w:num w:numId="11">
    <w:abstractNumId w:val="4"/>
  </w:num>
  <w:num w:numId="12">
    <w:abstractNumId w:val="28"/>
  </w:num>
  <w:num w:numId="13">
    <w:abstractNumId w:val="33"/>
  </w:num>
  <w:num w:numId="14">
    <w:abstractNumId w:val="35"/>
  </w:num>
  <w:num w:numId="15">
    <w:abstractNumId w:val="46"/>
  </w:num>
  <w:num w:numId="16">
    <w:abstractNumId w:val="36"/>
  </w:num>
  <w:num w:numId="17">
    <w:abstractNumId w:val="29"/>
  </w:num>
  <w:num w:numId="18">
    <w:abstractNumId w:val="23"/>
  </w:num>
  <w:num w:numId="19">
    <w:abstractNumId w:val="20"/>
  </w:num>
  <w:num w:numId="20">
    <w:abstractNumId w:val="24"/>
  </w:num>
  <w:num w:numId="21">
    <w:abstractNumId w:val="45"/>
  </w:num>
  <w:num w:numId="22">
    <w:abstractNumId w:val="3"/>
  </w:num>
  <w:num w:numId="23">
    <w:abstractNumId w:val="9"/>
  </w:num>
  <w:num w:numId="24">
    <w:abstractNumId w:val="2"/>
  </w:num>
  <w:num w:numId="25">
    <w:abstractNumId w:val="41"/>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40"/>
  </w:num>
  <w:num w:numId="38">
    <w:abstractNumId w:val="11"/>
  </w:num>
  <w:num w:numId="39">
    <w:abstractNumId w:val="47"/>
  </w:num>
  <w:num w:numId="40">
    <w:abstractNumId w:val="27"/>
  </w:num>
  <w:num w:numId="41">
    <w:abstractNumId w:val="42"/>
  </w:num>
  <w:num w:numId="42">
    <w:abstractNumId w:val="30"/>
  </w:num>
  <w:num w:numId="43">
    <w:abstractNumId w:val="38"/>
  </w:num>
  <w:num w:numId="44">
    <w:abstractNumId w:val="32"/>
  </w:num>
  <w:num w:numId="45">
    <w:abstractNumId w:val="13"/>
  </w:num>
  <w:num w:numId="46">
    <w:abstractNumId w:val="39"/>
  </w:num>
  <w:num w:numId="47">
    <w:abstractNumId w:val="34"/>
  </w:num>
  <w:num w:numId="4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811"/>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1F82"/>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0D8D"/>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A9E"/>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91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629"/>
    <w:rsid w:val="0038579D"/>
    <w:rsid w:val="00385EE0"/>
    <w:rsid w:val="0038630C"/>
    <w:rsid w:val="00386910"/>
    <w:rsid w:val="00386B09"/>
    <w:rsid w:val="00386BFA"/>
    <w:rsid w:val="00386D12"/>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1CB8"/>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2F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4B7A"/>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78"/>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B72"/>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4A48"/>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1B0"/>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63F"/>
    <w:rsid w:val="008A3ADE"/>
    <w:rsid w:val="008A3C83"/>
    <w:rsid w:val="008A4A37"/>
    <w:rsid w:val="008A4F00"/>
    <w:rsid w:val="008A649C"/>
    <w:rsid w:val="008A6733"/>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3D6"/>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951"/>
    <w:rsid w:val="00966F50"/>
    <w:rsid w:val="0096756E"/>
    <w:rsid w:val="00967582"/>
    <w:rsid w:val="009677F8"/>
    <w:rsid w:val="00970767"/>
    <w:rsid w:val="00970C7A"/>
    <w:rsid w:val="0097108F"/>
    <w:rsid w:val="009717FC"/>
    <w:rsid w:val="0097195C"/>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BD7"/>
    <w:rsid w:val="00A602CC"/>
    <w:rsid w:val="00A60BE5"/>
    <w:rsid w:val="00A60DAE"/>
    <w:rsid w:val="00A6117B"/>
    <w:rsid w:val="00A6117F"/>
    <w:rsid w:val="00A6200B"/>
    <w:rsid w:val="00A6226E"/>
    <w:rsid w:val="00A627E5"/>
    <w:rsid w:val="00A633D2"/>
    <w:rsid w:val="00A6350F"/>
    <w:rsid w:val="00A637E3"/>
    <w:rsid w:val="00A6427B"/>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33E1"/>
    <w:rsid w:val="00BD4438"/>
    <w:rsid w:val="00BD458F"/>
    <w:rsid w:val="00BD475D"/>
    <w:rsid w:val="00BD4942"/>
    <w:rsid w:val="00BD5299"/>
    <w:rsid w:val="00BD62DD"/>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CC3"/>
    <w:rsid w:val="00C82FAA"/>
    <w:rsid w:val="00C83187"/>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BC5"/>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AF0"/>
    <w:rsid w:val="00D21DBB"/>
    <w:rsid w:val="00D2211C"/>
    <w:rsid w:val="00D22E34"/>
    <w:rsid w:val="00D23DD7"/>
    <w:rsid w:val="00D245A9"/>
    <w:rsid w:val="00D25416"/>
    <w:rsid w:val="00D2554B"/>
    <w:rsid w:val="00D25ACE"/>
    <w:rsid w:val="00D263BA"/>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06FA"/>
    <w:rsid w:val="00E3142E"/>
    <w:rsid w:val="00E315B3"/>
    <w:rsid w:val="00E315C8"/>
    <w:rsid w:val="00E31A1E"/>
    <w:rsid w:val="00E32741"/>
    <w:rsid w:val="00E32BC8"/>
    <w:rsid w:val="00E330E1"/>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862"/>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819"/>
    <w:rsid w:val="00F629C0"/>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7B0"/>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18"/>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CDB39-5BAE-4C24-8E6E-F3F807D6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TotalTime>
  <Pages>2</Pages>
  <Words>575</Words>
  <Characters>3284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16</cp:revision>
  <cp:lastPrinted>2017-05-04T01:29:00Z</cp:lastPrinted>
  <dcterms:created xsi:type="dcterms:W3CDTF">2018-11-02T08:08:00Z</dcterms:created>
  <dcterms:modified xsi:type="dcterms:W3CDTF">2018-11-02T08:35:00Z</dcterms:modified>
</cp:coreProperties>
</file>